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2EBEC" w14:textId="77777777" w:rsidR="00B602C0" w:rsidRDefault="00B602C0" w:rsidP="00B602C0">
      <w:pPr>
        <w:pStyle w:val="NoSpacing"/>
      </w:pPr>
      <w:r>
        <w:rPr>
          <w:u w:val="single"/>
        </w:rPr>
        <w:t>Thomas PAGE</w:t>
      </w:r>
      <w:r>
        <w:t xml:space="preserve">     </w:t>
      </w:r>
      <w:proofErr w:type="gramStart"/>
      <w:r>
        <w:t xml:space="preserve">   (</w:t>
      </w:r>
      <w:proofErr w:type="gramEnd"/>
      <w:r>
        <w:t>fl.1481)</w:t>
      </w:r>
    </w:p>
    <w:p w14:paraId="1191AFAD" w14:textId="77777777" w:rsidR="00B602C0" w:rsidRDefault="00B602C0" w:rsidP="00B602C0">
      <w:pPr>
        <w:pStyle w:val="NoSpacing"/>
      </w:pPr>
      <w:r>
        <w:t>Vicar of Pickering, North Riding of Yorkshire.</w:t>
      </w:r>
    </w:p>
    <w:p w14:paraId="1D0D4BC1" w14:textId="77777777" w:rsidR="00B602C0" w:rsidRDefault="00B602C0" w:rsidP="00B602C0">
      <w:pPr>
        <w:pStyle w:val="NoSpacing"/>
      </w:pPr>
    </w:p>
    <w:p w14:paraId="221FDEAB" w14:textId="77777777" w:rsidR="00B602C0" w:rsidRDefault="00B602C0" w:rsidP="00B602C0">
      <w:pPr>
        <w:pStyle w:val="NoSpacing"/>
      </w:pPr>
    </w:p>
    <w:p w14:paraId="3BADF866" w14:textId="77777777" w:rsidR="00B602C0" w:rsidRDefault="00B602C0" w:rsidP="00B602C0">
      <w:pPr>
        <w:pStyle w:val="NoSpacing"/>
      </w:pPr>
      <w:r>
        <w:t xml:space="preserve">  4 Jan.1482</w:t>
      </w:r>
      <w:r>
        <w:tab/>
        <w:t xml:space="preserve">He was in the jury in the inquisition held in Thornton in </w:t>
      </w:r>
      <w:proofErr w:type="spellStart"/>
      <w:r>
        <w:t>Pickeringlith</w:t>
      </w:r>
      <w:proofErr w:type="spellEnd"/>
    </w:p>
    <w:p w14:paraId="1C1F3653" w14:textId="77777777" w:rsidR="00B602C0" w:rsidRDefault="00B602C0" w:rsidP="00B602C0">
      <w:pPr>
        <w:pStyle w:val="NoSpacing"/>
      </w:pPr>
      <w:r>
        <w:tab/>
      </w:r>
      <w:r>
        <w:tab/>
        <w:t xml:space="preserve">by John </w:t>
      </w:r>
      <w:proofErr w:type="spellStart"/>
      <w:r>
        <w:t>Righton</w:t>
      </w:r>
      <w:proofErr w:type="spellEnd"/>
      <w:r>
        <w:t>(q.v.) into the advowson of the said church.</w:t>
      </w:r>
    </w:p>
    <w:p w14:paraId="7473DCC0" w14:textId="77777777" w:rsidR="00B602C0" w:rsidRDefault="00B602C0" w:rsidP="00B602C0">
      <w:pPr>
        <w:pStyle w:val="NoSpacing"/>
      </w:pPr>
      <w:r>
        <w:tab/>
      </w:r>
      <w:r>
        <w:tab/>
        <w:t>(“The Register of Thomas Rotherham, Archbishop of York 1480-1500</w:t>
      </w:r>
    </w:p>
    <w:p w14:paraId="1BE8A059" w14:textId="77777777" w:rsidR="00B602C0" w:rsidRDefault="00B602C0" w:rsidP="00B602C0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pub. The Canterbury and York Society, 1974, </w:t>
      </w:r>
    </w:p>
    <w:p w14:paraId="465C2DB4" w14:textId="77777777" w:rsidR="00B602C0" w:rsidRDefault="00B602C0" w:rsidP="00B602C0">
      <w:pPr>
        <w:pStyle w:val="NoSpacing"/>
        <w:ind w:left="720" w:firstLine="720"/>
      </w:pPr>
      <w:r>
        <w:t>pp.13-14)</w:t>
      </w:r>
    </w:p>
    <w:p w14:paraId="59523525" w14:textId="77777777" w:rsidR="00B602C0" w:rsidRDefault="00B602C0" w:rsidP="00B602C0">
      <w:pPr>
        <w:pStyle w:val="NoSpacing"/>
      </w:pPr>
    </w:p>
    <w:p w14:paraId="41CDB5B7" w14:textId="77777777" w:rsidR="00B602C0" w:rsidRDefault="00B602C0" w:rsidP="00B602C0">
      <w:pPr>
        <w:pStyle w:val="NoSpacing"/>
      </w:pPr>
    </w:p>
    <w:p w14:paraId="0BC10F31" w14:textId="77777777" w:rsidR="00B602C0" w:rsidRDefault="00B602C0" w:rsidP="00B602C0">
      <w:pPr>
        <w:pStyle w:val="NoSpacing"/>
      </w:pPr>
    </w:p>
    <w:p w14:paraId="087078E3" w14:textId="77777777" w:rsidR="00B602C0" w:rsidRDefault="00B602C0" w:rsidP="00B602C0">
      <w:pPr>
        <w:pStyle w:val="NoSpacing"/>
      </w:pPr>
      <w:r>
        <w:t>9 April 2019</w:t>
      </w:r>
    </w:p>
    <w:p w14:paraId="308A449E" w14:textId="77777777" w:rsidR="006B2F86" w:rsidRPr="00E71FC3" w:rsidRDefault="00B602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3B205" w14:textId="77777777" w:rsidR="00B602C0" w:rsidRDefault="00B602C0" w:rsidP="00E71FC3">
      <w:pPr>
        <w:spacing w:after="0" w:line="240" w:lineRule="auto"/>
      </w:pPr>
      <w:r>
        <w:separator/>
      </w:r>
    </w:p>
  </w:endnote>
  <w:endnote w:type="continuationSeparator" w:id="0">
    <w:p w14:paraId="04503FFB" w14:textId="77777777" w:rsidR="00B602C0" w:rsidRDefault="00B602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B6F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73C84" w14:textId="77777777" w:rsidR="00B602C0" w:rsidRDefault="00B602C0" w:rsidP="00E71FC3">
      <w:pPr>
        <w:spacing w:after="0" w:line="240" w:lineRule="auto"/>
      </w:pPr>
      <w:r>
        <w:separator/>
      </w:r>
    </w:p>
  </w:footnote>
  <w:footnote w:type="continuationSeparator" w:id="0">
    <w:p w14:paraId="0ED09936" w14:textId="77777777" w:rsidR="00B602C0" w:rsidRDefault="00B602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2C0"/>
    <w:rsid w:val="001A7C09"/>
    <w:rsid w:val="00577BD5"/>
    <w:rsid w:val="00656CBA"/>
    <w:rsid w:val="006A1F77"/>
    <w:rsid w:val="00733BE7"/>
    <w:rsid w:val="00AB52E8"/>
    <w:rsid w:val="00B16D3F"/>
    <w:rsid w:val="00B602C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50D45"/>
  <w15:chartTrackingRefBased/>
  <w15:docId w15:val="{412AB018-AC79-4889-9505-19E0E5493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2019-04-12T20:55:00Z</dcterms:created>
  <dcterms:modified xsi:type="dcterms:W3CDTF">2019-04-12T20:56:00Z</dcterms:modified>
</cp:coreProperties>
</file>